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2C5" w:rsidRDefault="005532C5" w:rsidP="00666285">
            <w:r>
              <w:t>Приложение 8</w:t>
            </w:r>
          </w:p>
        </w:tc>
      </w:tr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2C5" w:rsidRDefault="005532C5" w:rsidP="00666285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2C5" w:rsidRDefault="005532C5" w:rsidP="0066628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2C5" w:rsidRDefault="00354B89" w:rsidP="005532C5">
            <w:r>
              <w:t xml:space="preserve">от 06.12.2019 </w:t>
            </w:r>
            <w:r w:rsidR="005532C5">
              <w:t>№</w:t>
            </w:r>
            <w:r>
              <w:t xml:space="preserve"> 59-461</w:t>
            </w:r>
            <w:r w:rsidR="005532C5">
              <w:t xml:space="preserve">  </w:t>
            </w:r>
          </w:p>
        </w:tc>
      </w:tr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</w:tr>
      <w:tr w:rsidR="005532C5" w:rsidTr="005532C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</w:tr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тыс. руб.</w:t>
            </w: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2021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2022 год</w:t>
            </w:r>
          </w:p>
        </w:tc>
      </w:tr>
    </w:tbl>
    <w:p w:rsidR="005532C5" w:rsidRPr="005532C5" w:rsidRDefault="005532C5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5532C5" w:rsidTr="005532C5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5</w:t>
            </w:r>
          </w:p>
        </w:tc>
      </w:tr>
      <w:tr w:rsidR="005532C5" w:rsidTr="005532C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13 354,7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10 354,7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Техническое перевооружение системы теплоснабжения с устройством котлов наружного размещения для многоквартирного жилого дома №4а по ул. Вокзальной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1 600,0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1 600,0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826 124,9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1 423 662,3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370 000,7</w:t>
            </w: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100 мест по ул. Провиантская, 23, в Октябрьском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229 968,1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65 309,7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83 560,0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32 965,0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370 000,8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370 000,7</w:t>
            </w: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418 483,7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6 900,0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Строительство автомобильной дороги по ул. им. Гришаева В.И. (от ул. им. Зыбина П.Ф. до ул. им. Тархова С.Ф.) в жилом районе «Солнечный - 2» Кировском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2 500,0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4 400,0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851 979,6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1 423 662,3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370 000,7</w:t>
            </w:r>
          </w:p>
        </w:tc>
      </w:tr>
      <w:tr w:rsidR="005532C5" w:rsidTr="005532C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45 000,0</w:t>
            </w: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lastRenderedPageBreak/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45 000,0</w:t>
            </w: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502 405,7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221 981,8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2C5" w:rsidRDefault="005532C5" w:rsidP="00666285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502 405,7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221 981,8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547 405,7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266 981,8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  <w:r>
              <w:t>45 000,0</w:t>
            </w:r>
          </w:p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2C5" w:rsidRDefault="005532C5" w:rsidP="00666285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1 399 385,3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5532C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1 690 644,1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415 000,7</w:t>
            </w:r>
          </w:p>
        </w:tc>
      </w:tr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</w:tr>
      <w:tr w:rsidR="005532C5" w:rsidTr="005532C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</w:tr>
      <w:tr w:rsidR="005532C5" w:rsidTr="005532C5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2C5" w:rsidRDefault="005532C5" w:rsidP="00666285">
            <w:pPr>
              <w:jc w:val="right"/>
            </w:pPr>
          </w:p>
        </w:tc>
      </w:tr>
    </w:tbl>
    <w:p w:rsidR="005532C5" w:rsidRPr="003249EA" w:rsidRDefault="005532C5" w:rsidP="005532C5"/>
    <w:p w:rsidR="00E2598B" w:rsidRPr="005532C5" w:rsidRDefault="00E2598B" w:rsidP="005532C5"/>
    <w:sectPr w:rsidR="00E2598B" w:rsidRPr="005532C5" w:rsidSect="005532C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56E" w:rsidRDefault="006B156E" w:rsidP="005532C5">
      <w:r>
        <w:separator/>
      </w:r>
    </w:p>
  </w:endnote>
  <w:endnote w:type="continuationSeparator" w:id="1">
    <w:p w:rsidR="006B156E" w:rsidRDefault="006B156E" w:rsidP="00553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56E" w:rsidRDefault="006B156E" w:rsidP="005532C5">
      <w:r>
        <w:separator/>
      </w:r>
    </w:p>
  </w:footnote>
  <w:footnote w:type="continuationSeparator" w:id="1">
    <w:p w:rsidR="006B156E" w:rsidRDefault="006B156E" w:rsidP="005532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2C5" w:rsidRDefault="00F7783F" w:rsidP="00060C4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32C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32C5" w:rsidRDefault="005532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2C5" w:rsidRDefault="00F7783F" w:rsidP="00060C4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32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4B89">
      <w:rPr>
        <w:rStyle w:val="a7"/>
        <w:noProof/>
      </w:rPr>
      <w:t>2</w:t>
    </w:r>
    <w:r>
      <w:rPr>
        <w:rStyle w:val="a7"/>
      </w:rPr>
      <w:fldChar w:fldCharType="end"/>
    </w:r>
  </w:p>
  <w:p w:rsidR="005532C5" w:rsidRDefault="005532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532C5"/>
    <w:rsid w:val="002C3F39"/>
    <w:rsid w:val="00354B89"/>
    <w:rsid w:val="005532C5"/>
    <w:rsid w:val="005D326C"/>
    <w:rsid w:val="006808C6"/>
    <w:rsid w:val="006B156E"/>
    <w:rsid w:val="00A24CAF"/>
    <w:rsid w:val="00B912FD"/>
    <w:rsid w:val="00D47E4F"/>
    <w:rsid w:val="00E2598B"/>
    <w:rsid w:val="00F6400A"/>
    <w:rsid w:val="00F77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32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32C5"/>
  </w:style>
  <w:style w:type="paragraph" w:styleId="a5">
    <w:name w:val="footer"/>
    <w:basedOn w:val="a"/>
    <w:link w:val="a6"/>
    <w:uiPriority w:val="99"/>
    <w:semiHidden/>
    <w:unhideWhenUsed/>
    <w:rsid w:val="005532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32C5"/>
  </w:style>
  <w:style w:type="character" w:styleId="a7">
    <w:name w:val="page number"/>
    <w:basedOn w:val="a0"/>
    <w:uiPriority w:val="99"/>
    <w:semiHidden/>
    <w:unhideWhenUsed/>
    <w:rsid w:val="005532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1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Ivanovads</cp:lastModifiedBy>
  <cp:revision>3</cp:revision>
  <dcterms:created xsi:type="dcterms:W3CDTF">2019-12-06T05:16:00Z</dcterms:created>
  <dcterms:modified xsi:type="dcterms:W3CDTF">2019-12-06T05:18:00Z</dcterms:modified>
</cp:coreProperties>
</file>